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0A2" w:rsidRPr="00F7661A" w:rsidRDefault="006E20A2" w:rsidP="00CB002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F7661A">
        <w:rPr>
          <w:rFonts w:ascii="Times New Roman" w:hAnsi="Times New Roman"/>
          <w:sz w:val="28"/>
          <w:szCs w:val="28"/>
        </w:rPr>
        <w:t>ОВЕТ ДЕПУТАТОВ</w:t>
      </w:r>
    </w:p>
    <w:p w:rsidR="006E20A2" w:rsidRPr="00F7661A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6E20A2" w:rsidRPr="00F7661A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6E20A2" w:rsidRPr="00F7661A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6E20A2" w:rsidRPr="00F7661A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20A2" w:rsidRPr="00F7661A" w:rsidRDefault="006E20A2" w:rsidP="00CB002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6E20A2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6E20A2" w:rsidRPr="00F7661A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20A2" w:rsidRPr="00F7661A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02.10</w:t>
      </w:r>
      <w:r w:rsidRPr="00F7661A">
        <w:rPr>
          <w:rFonts w:ascii="Times New Roman" w:hAnsi="Times New Roman"/>
          <w:sz w:val="28"/>
          <w:szCs w:val="28"/>
        </w:rPr>
        <w:t xml:space="preserve">.2015г.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№4</w:t>
      </w:r>
    </w:p>
    <w:p w:rsidR="006E20A2" w:rsidRPr="00F7661A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20A2" w:rsidRDefault="006E20A2" w:rsidP="00CB0028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освобождении от должности председателя Совета депутатов Петровского сельсовета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четвертого созыва»</w:t>
      </w:r>
    </w:p>
    <w:p w:rsidR="006E20A2" w:rsidRDefault="006E20A2" w:rsidP="00CB0028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20A2" w:rsidRDefault="006E20A2" w:rsidP="00CB002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ст.40 Федерального закона от 06.10.2003 года № 131-ФЗ «Об общих принципах организации местного самоуправления в Российской Федерации», ст.13 Устава Петровского сельсовета</w:t>
      </w:r>
      <w:r w:rsidRPr="00DB066C">
        <w:t xml:space="preserve">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ст.11 Регламента Совета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 Совет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6E20A2" w:rsidRDefault="006E20A2" w:rsidP="00CB002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20A2" w:rsidRDefault="006E20A2" w:rsidP="00CB0028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6E20A2" w:rsidRDefault="006E20A2" w:rsidP="00CB002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B066C">
        <w:rPr>
          <w:rFonts w:ascii="Times New Roman" w:hAnsi="Times New Roman"/>
          <w:sz w:val="28"/>
          <w:szCs w:val="28"/>
        </w:rPr>
        <w:t>Освободить Цыганкову Галину Дмитр</w:t>
      </w:r>
      <w:r>
        <w:rPr>
          <w:rFonts w:ascii="Times New Roman" w:hAnsi="Times New Roman"/>
          <w:sz w:val="28"/>
          <w:szCs w:val="28"/>
        </w:rPr>
        <w:t>и</w:t>
      </w:r>
      <w:r w:rsidRPr="00DB066C">
        <w:rPr>
          <w:rFonts w:ascii="Times New Roman" w:hAnsi="Times New Roman"/>
          <w:sz w:val="28"/>
          <w:szCs w:val="28"/>
        </w:rPr>
        <w:t>евну от должности п</w:t>
      </w:r>
      <w:r>
        <w:rPr>
          <w:rFonts w:ascii="Times New Roman" w:hAnsi="Times New Roman"/>
          <w:sz w:val="28"/>
          <w:szCs w:val="28"/>
        </w:rPr>
        <w:t xml:space="preserve">редседателя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61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етровского сельсовета 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со «2» октября 2015 года.</w:t>
      </w:r>
    </w:p>
    <w:p w:rsidR="006E20A2" w:rsidRPr="009A4919" w:rsidRDefault="006E20A2" w:rsidP="00CB002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9A4919"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</w:t>
      </w:r>
      <w:r>
        <w:t>.</w:t>
      </w:r>
    </w:p>
    <w:p w:rsidR="006E20A2" w:rsidRDefault="006E20A2" w:rsidP="00CB0028">
      <w:pPr>
        <w:pStyle w:val="BodyText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6E20A2" w:rsidRDefault="006E20A2" w:rsidP="00CB00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20A2" w:rsidRDefault="006E20A2" w:rsidP="00CB00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20A2" w:rsidRPr="00F7661A" w:rsidRDefault="006E20A2" w:rsidP="00CB00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20A2" w:rsidRPr="00F7661A" w:rsidRDefault="006E20A2" w:rsidP="00CB00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35D4">
        <w:rPr>
          <w:rFonts w:ascii="Times New Roman" w:hAnsi="Times New Roman"/>
          <w:sz w:val="28"/>
          <w:szCs w:val="28"/>
        </w:rPr>
        <w:t>Заместитель председателя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                           Головина Т.Н.                       </w:t>
      </w:r>
      <w:r w:rsidRPr="00F7661A">
        <w:rPr>
          <w:rFonts w:ascii="Times New Roman" w:hAnsi="Times New Roman"/>
          <w:sz w:val="28"/>
          <w:szCs w:val="28"/>
        </w:rPr>
        <w:t xml:space="preserve"> </w:t>
      </w:r>
    </w:p>
    <w:p w:rsidR="006E20A2" w:rsidRPr="00F7661A" w:rsidRDefault="006E20A2" w:rsidP="00CB0028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6E20A2" w:rsidRPr="00F7661A" w:rsidRDefault="006E20A2" w:rsidP="00CB00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6E20A2" w:rsidRPr="00F7661A" w:rsidRDefault="006E20A2" w:rsidP="00CB00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</w:p>
    <w:p w:rsidR="006E20A2" w:rsidRPr="00CB0028" w:rsidRDefault="006E20A2" w:rsidP="00CB0028"/>
    <w:sectPr w:rsidR="006E20A2" w:rsidRPr="00CB0028" w:rsidSect="00265CD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26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10481"/>
    <w:rsid w:val="00016676"/>
    <w:rsid w:val="000355A4"/>
    <w:rsid w:val="00050E56"/>
    <w:rsid w:val="000A046A"/>
    <w:rsid w:val="00106C6B"/>
    <w:rsid w:val="00151919"/>
    <w:rsid w:val="001533F4"/>
    <w:rsid w:val="00190D35"/>
    <w:rsid w:val="001D3315"/>
    <w:rsid w:val="00201F7C"/>
    <w:rsid w:val="00207F86"/>
    <w:rsid w:val="00210036"/>
    <w:rsid w:val="00233D71"/>
    <w:rsid w:val="00265CD0"/>
    <w:rsid w:val="0029634E"/>
    <w:rsid w:val="002F529F"/>
    <w:rsid w:val="00395135"/>
    <w:rsid w:val="00412B0F"/>
    <w:rsid w:val="00412CC8"/>
    <w:rsid w:val="00433E2D"/>
    <w:rsid w:val="004A0625"/>
    <w:rsid w:val="004A1698"/>
    <w:rsid w:val="004C5A83"/>
    <w:rsid w:val="00506B0C"/>
    <w:rsid w:val="00562AC2"/>
    <w:rsid w:val="0058277B"/>
    <w:rsid w:val="005C177C"/>
    <w:rsid w:val="005E670C"/>
    <w:rsid w:val="0065131C"/>
    <w:rsid w:val="00663BD8"/>
    <w:rsid w:val="0067485C"/>
    <w:rsid w:val="00696E7B"/>
    <w:rsid w:val="00697082"/>
    <w:rsid w:val="006C2EE7"/>
    <w:rsid w:val="006E20A2"/>
    <w:rsid w:val="006E6193"/>
    <w:rsid w:val="006F627B"/>
    <w:rsid w:val="00705A5A"/>
    <w:rsid w:val="007122F4"/>
    <w:rsid w:val="00724E27"/>
    <w:rsid w:val="0075440A"/>
    <w:rsid w:val="00764802"/>
    <w:rsid w:val="007748F2"/>
    <w:rsid w:val="007773B0"/>
    <w:rsid w:val="007939A6"/>
    <w:rsid w:val="007C1552"/>
    <w:rsid w:val="007C1861"/>
    <w:rsid w:val="00807F45"/>
    <w:rsid w:val="00831860"/>
    <w:rsid w:val="00834A6C"/>
    <w:rsid w:val="00834EE9"/>
    <w:rsid w:val="00853395"/>
    <w:rsid w:val="00885240"/>
    <w:rsid w:val="008B304E"/>
    <w:rsid w:val="008E345A"/>
    <w:rsid w:val="009A4919"/>
    <w:rsid w:val="009D32C7"/>
    <w:rsid w:val="009E056B"/>
    <w:rsid w:val="00A267FB"/>
    <w:rsid w:val="00A532BB"/>
    <w:rsid w:val="00A6048A"/>
    <w:rsid w:val="00B020F9"/>
    <w:rsid w:val="00B30B9B"/>
    <w:rsid w:val="00BE3CF4"/>
    <w:rsid w:val="00BE47F3"/>
    <w:rsid w:val="00C673A0"/>
    <w:rsid w:val="00C7038C"/>
    <w:rsid w:val="00C815AF"/>
    <w:rsid w:val="00CB0028"/>
    <w:rsid w:val="00CD7257"/>
    <w:rsid w:val="00CE753A"/>
    <w:rsid w:val="00CF6918"/>
    <w:rsid w:val="00D005AB"/>
    <w:rsid w:val="00D23C2C"/>
    <w:rsid w:val="00D30BF4"/>
    <w:rsid w:val="00D35493"/>
    <w:rsid w:val="00DB066C"/>
    <w:rsid w:val="00E4219B"/>
    <w:rsid w:val="00E44938"/>
    <w:rsid w:val="00E91D9C"/>
    <w:rsid w:val="00EE491F"/>
    <w:rsid w:val="00EF1D84"/>
    <w:rsid w:val="00F41F4A"/>
    <w:rsid w:val="00F75714"/>
    <w:rsid w:val="00F7661A"/>
    <w:rsid w:val="00FC0651"/>
    <w:rsid w:val="00FE3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195</Words>
  <Characters>1118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user</cp:lastModifiedBy>
  <cp:revision>8</cp:revision>
  <cp:lastPrinted>2015-06-23T04:05:00Z</cp:lastPrinted>
  <dcterms:created xsi:type="dcterms:W3CDTF">2015-10-05T07:43:00Z</dcterms:created>
  <dcterms:modified xsi:type="dcterms:W3CDTF">2005-10-29T18:08:00Z</dcterms:modified>
</cp:coreProperties>
</file>